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C2100" w14:textId="77777777" w:rsidR="00232C0D" w:rsidRDefault="00232C0D" w:rsidP="00232C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CLAVERYNGTON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220AE8F9" w14:textId="77777777" w:rsidR="00232C0D" w:rsidRDefault="00232C0D" w:rsidP="00232C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 </w:t>
      </w:r>
    </w:p>
    <w:p w14:paraId="1798687C" w14:textId="77777777" w:rsidR="00232C0D" w:rsidRDefault="00232C0D" w:rsidP="00232C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ED1039" w14:textId="77777777" w:rsidR="00232C0D" w:rsidRDefault="00232C0D" w:rsidP="00232C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9436DF" w14:textId="77777777" w:rsidR="00232C0D" w:rsidRDefault="00232C0D" w:rsidP="00232C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</w:t>
      </w: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A09CC85" w14:textId="77777777" w:rsidR="00232C0D" w:rsidRDefault="00232C0D" w:rsidP="00232C0D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p.251)</w:t>
      </w:r>
    </w:p>
    <w:p w14:paraId="64F7FD68" w14:textId="77777777" w:rsidR="00232C0D" w:rsidRDefault="00232C0D" w:rsidP="00232C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  (ibid.)</w:t>
      </w:r>
    </w:p>
    <w:p w14:paraId="18C1589F" w14:textId="77777777" w:rsidR="00232C0D" w:rsidRDefault="00232C0D" w:rsidP="00232C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719D6F" w14:textId="77777777" w:rsidR="00232C0D" w:rsidRDefault="00232C0D" w:rsidP="00232C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B184B7" w14:textId="77777777" w:rsidR="00232C0D" w:rsidRDefault="00232C0D" w:rsidP="00232C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2020</w:t>
      </w:r>
    </w:p>
    <w:p w14:paraId="504FEF9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65ACE" w14:textId="77777777" w:rsidR="00232C0D" w:rsidRDefault="00232C0D" w:rsidP="009139A6">
      <w:r>
        <w:separator/>
      </w:r>
    </w:p>
  </w:endnote>
  <w:endnote w:type="continuationSeparator" w:id="0">
    <w:p w14:paraId="6288959C" w14:textId="77777777" w:rsidR="00232C0D" w:rsidRDefault="00232C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103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A8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D5A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68424" w14:textId="77777777" w:rsidR="00232C0D" w:rsidRDefault="00232C0D" w:rsidP="009139A6">
      <w:r>
        <w:separator/>
      </w:r>
    </w:p>
  </w:footnote>
  <w:footnote w:type="continuationSeparator" w:id="0">
    <w:p w14:paraId="1C7649C0" w14:textId="77777777" w:rsidR="00232C0D" w:rsidRDefault="00232C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2F5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5B1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AB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C0D"/>
    <w:rsid w:val="000666E0"/>
    <w:rsid w:val="00232C0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71606"/>
  <w15:chartTrackingRefBased/>
  <w15:docId w15:val="{15AD1F50-0F48-4040-8AA0-3FF2434EE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C0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2022-07-20T19:20:00Z</dcterms:created>
  <dcterms:modified xsi:type="dcterms:W3CDTF">2022-07-20T19:21:00Z</dcterms:modified>
</cp:coreProperties>
</file>